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4EA" w:rsidRDefault="006014EA" w:rsidP="00D655A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Инструкция к проведению республиканской диагностики уровня обученности по предметным областям</w:t>
      </w:r>
    </w:p>
    <w:p w:rsidR="006014EA" w:rsidRDefault="006014EA" w:rsidP="00D655AC">
      <w:pPr>
        <w:rPr>
          <w:b/>
          <w:bCs/>
          <w:sz w:val="28"/>
          <w:szCs w:val="28"/>
        </w:rPr>
      </w:pPr>
    </w:p>
    <w:p w:rsidR="006014EA" w:rsidRDefault="006014EA" w:rsidP="007E0A27">
      <w:pPr>
        <w:numPr>
          <w:ilvl w:val="0"/>
          <w:numId w:val="1"/>
        </w:numPr>
        <w:tabs>
          <w:tab w:val="num" w:pos="540"/>
          <w:tab w:val="left" w:pos="1080"/>
        </w:tabs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работы.</w:t>
      </w:r>
    </w:p>
    <w:p w:rsidR="006014EA" w:rsidRDefault="006014EA" w:rsidP="007E0A27">
      <w:pPr>
        <w:numPr>
          <w:ilvl w:val="0"/>
          <w:numId w:val="2"/>
        </w:numPr>
        <w:tabs>
          <w:tab w:val="clear" w:pos="10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предметной экспертной комиссии:</w:t>
      </w:r>
    </w:p>
    <w:p w:rsidR="006014EA" w:rsidRDefault="006014EA" w:rsidP="007E0A27">
      <w:pPr>
        <w:numPr>
          <w:ilvl w:val="0"/>
          <w:numId w:val="3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проводит инструктаж для ассистентов, затем для членов комиссии;</w:t>
      </w:r>
    </w:p>
    <w:p w:rsidR="006014EA" w:rsidRDefault="006014EA" w:rsidP="007E0A27">
      <w:pPr>
        <w:numPr>
          <w:ilvl w:val="0"/>
          <w:numId w:val="3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знакомит с целями, задачами, содержанием диагностических заданий; с критериями оценки (желательно критерии оценивания размножить для членов комиссии);</w:t>
      </w:r>
    </w:p>
    <w:p w:rsidR="006014EA" w:rsidRDefault="006014EA" w:rsidP="007E0A27">
      <w:pPr>
        <w:numPr>
          <w:ilvl w:val="0"/>
          <w:numId w:val="3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обсуждение ключей или возможных вариантов свободных ответов учащихся;</w:t>
      </w:r>
    </w:p>
    <w:p w:rsidR="006014EA" w:rsidRDefault="006014EA" w:rsidP="007E0A27">
      <w:pPr>
        <w:numPr>
          <w:ilvl w:val="0"/>
          <w:numId w:val="3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 1 работу проверить и коллективно оценивать по критериям;</w:t>
      </w:r>
    </w:p>
    <w:p w:rsidR="006014EA" w:rsidRDefault="006014EA" w:rsidP="007E0A27">
      <w:pPr>
        <w:numPr>
          <w:ilvl w:val="0"/>
          <w:numId w:val="2"/>
        </w:numPr>
        <w:tabs>
          <w:tab w:val="clear" w:pos="10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Определяются подгруппы (по 2 чел.) для проверки работы.</w:t>
      </w:r>
    </w:p>
    <w:p w:rsidR="006014EA" w:rsidRDefault="006014EA" w:rsidP="007E0A27">
      <w:pPr>
        <w:numPr>
          <w:ilvl w:val="0"/>
          <w:numId w:val="2"/>
        </w:numPr>
        <w:tabs>
          <w:tab w:val="clear" w:pos="10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Каждой группе раздаются работы для проверки. До начала проверки работ по русскому языку 1-2 человека определяют количество слов в сочинениях учащихся и проставляют эти цифры в работах.</w:t>
      </w:r>
    </w:p>
    <w:p w:rsidR="006014EA" w:rsidRPr="00D655AC" w:rsidRDefault="006014EA" w:rsidP="007E0A27">
      <w:pPr>
        <w:numPr>
          <w:ilvl w:val="0"/>
          <w:numId w:val="2"/>
        </w:numPr>
        <w:tabs>
          <w:tab w:val="clear" w:pos="10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несовпадения оценок 2 членов данная работа передается председателю комиссии для решения вопроса.</w:t>
      </w:r>
    </w:p>
    <w:p w:rsidR="006014EA" w:rsidRDefault="006014EA" w:rsidP="007E0A27">
      <w:pPr>
        <w:numPr>
          <w:ilvl w:val="0"/>
          <w:numId w:val="1"/>
        </w:numPr>
        <w:tabs>
          <w:tab w:val="clear" w:pos="1080"/>
          <w:tab w:val="num" w:pos="540"/>
          <w:tab w:val="left" w:pos="1260"/>
        </w:tabs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Проверка работ.</w:t>
      </w:r>
    </w:p>
    <w:p w:rsidR="006014EA" w:rsidRPr="00AA7208" w:rsidRDefault="006014EA" w:rsidP="00AA7208">
      <w:pPr>
        <w:numPr>
          <w:ilvl w:val="1"/>
          <w:numId w:val="1"/>
        </w:numPr>
        <w:tabs>
          <w:tab w:val="clear" w:pos="144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ходу проверки члены комиссии у себя отмечают примеры (достоинства и недостатки в целом и по школам, классам), которые будут предложены для справки.</w:t>
      </w:r>
    </w:p>
    <w:p w:rsidR="006014EA" w:rsidRDefault="006014EA" w:rsidP="007E0A27">
      <w:pPr>
        <w:numPr>
          <w:ilvl w:val="0"/>
          <w:numId w:val="1"/>
        </w:numPr>
        <w:tabs>
          <w:tab w:val="clear" w:pos="1080"/>
          <w:tab w:val="num" w:pos="540"/>
          <w:tab w:val="left" w:pos="1260"/>
        </w:tabs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Оформление итогов проверки работ.</w:t>
      </w:r>
    </w:p>
    <w:p w:rsidR="006014EA" w:rsidRDefault="006014EA" w:rsidP="006F0B62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проверки всех работ класса (классов ОУ) данные заносятся в </w:t>
      </w:r>
      <w:r w:rsidRPr="00696895">
        <w:rPr>
          <w:b/>
          <w:bCs/>
          <w:sz w:val="28"/>
          <w:szCs w:val="28"/>
        </w:rPr>
        <w:t>карту анализа</w:t>
      </w:r>
      <w:r>
        <w:rPr>
          <w:b/>
          <w:bCs/>
          <w:sz w:val="28"/>
          <w:szCs w:val="28"/>
        </w:rPr>
        <w:t xml:space="preserve"> №1, </w:t>
      </w:r>
      <w:r>
        <w:rPr>
          <w:sz w:val="28"/>
          <w:szCs w:val="28"/>
        </w:rPr>
        <w:t xml:space="preserve">затем подводятся общие итоги по классу внизу, </w:t>
      </w:r>
      <w:r w:rsidRPr="006F0B62">
        <w:rPr>
          <w:b/>
          <w:bCs/>
          <w:sz w:val="28"/>
          <w:szCs w:val="28"/>
        </w:rPr>
        <w:t>по каждой вертикали,</w:t>
      </w:r>
      <w:r>
        <w:rPr>
          <w:sz w:val="28"/>
          <w:szCs w:val="28"/>
        </w:rPr>
        <w:t xml:space="preserve"> и результаты передаются председателю вместе с работами. Члены ЭК, проверившие работу, четко расписываются.</w:t>
      </w:r>
    </w:p>
    <w:p w:rsidR="006014EA" w:rsidRDefault="006014EA" w:rsidP="006F0B62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Один член комиссии проверяет правильность заполнения карт, правильность выставления оценок.</w:t>
      </w:r>
    </w:p>
    <w:p w:rsidR="006014EA" w:rsidRDefault="006014EA" w:rsidP="006F0B62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проверки всех работ района (города) заполняются карты №2 или №3 (итоги по каждой школе и району (городу)).</w:t>
      </w:r>
    </w:p>
    <w:p w:rsidR="006014EA" w:rsidRDefault="006014EA" w:rsidP="006F0B62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проверки и заполнения карт коллективно обсуждаются итоги диагностической работы: достоинства и недостатки в целом и по школам, классам, району (городу).</w:t>
      </w:r>
    </w:p>
    <w:p w:rsidR="006014EA" w:rsidRDefault="006014EA" w:rsidP="006F0B62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Проверяющие дают конкретные примеры, подтверждающие сказанные выводы.</w:t>
      </w:r>
    </w:p>
    <w:p w:rsidR="006014EA" w:rsidRDefault="006014EA" w:rsidP="006F0B62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Составляется аналитическая справка по итогам проведения диагностической работы по району.</w:t>
      </w:r>
    </w:p>
    <w:p w:rsidR="006014EA" w:rsidRDefault="006014EA" w:rsidP="00D914AB">
      <w:pPr>
        <w:numPr>
          <w:ilvl w:val="0"/>
          <w:numId w:val="5"/>
        </w:numPr>
        <w:tabs>
          <w:tab w:val="clear" w:pos="1080"/>
          <w:tab w:val="left" w:pos="180"/>
          <w:tab w:val="left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окончательной проверки необходимо познакомить учителей, в чьих классах проводилась работа, с результатами его учеников.</w:t>
      </w:r>
    </w:p>
    <w:sectPr w:rsidR="006014EA" w:rsidSect="00D655A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24924"/>
    <w:multiLevelType w:val="multilevel"/>
    <w:tmpl w:val="CB10ADF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7F651E"/>
    <w:multiLevelType w:val="hybridMultilevel"/>
    <w:tmpl w:val="865E2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BD3CE8"/>
    <w:multiLevelType w:val="hybridMultilevel"/>
    <w:tmpl w:val="7AEA0060"/>
    <w:lvl w:ilvl="0" w:tplc="976EE7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EB50C4E"/>
    <w:multiLevelType w:val="hybridMultilevel"/>
    <w:tmpl w:val="CB10ADF6"/>
    <w:lvl w:ilvl="0" w:tplc="0D024D2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0D1EC5"/>
    <w:multiLevelType w:val="hybridMultilevel"/>
    <w:tmpl w:val="48ECF0CE"/>
    <w:lvl w:ilvl="0" w:tplc="0D024D2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695E80"/>
    <w:multiLevelType w:val="hybridMultilevel"/>
    <w:tmpl w:val="5044BB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742869FA"/>
    <w:multiLevelType w:val="hybridMultilevel"/>
    <w:tmpl w:val="F5240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5AC"/>
    <w:rsid w:val="000302A5"/>
    <w:rsid w:val="003C7532"/>
    <w:rsid w:val="00477695"/>
    <w:rsid w:val="006014EA"/>
    <w:rsid w:val="006363CD"/>
    <w:rsid w:val="00696895"/>
    <w:rsid w:val="006F0B62"/>
    <w:rsid w:val="00731F82"/>
    <w:rsid w:val="007E0A27"/>
    <w:rsid w:val="007F766B"/>
    <w:rsid w:val="009A42ED"/>
    <w:rsid w:val="00A04254"/>
    <w:rsid w:val="00AA7208"/>
    <w:rsid w:val="00D43026"/>
    <w:rsid w:val="00D655AC"/>
    <w:rsid w:val="00D914AB"/>
    <w:rsid w:val="00E54BDA"/>
    <w:rsid w:val="00F5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66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295</Words>
  <Characters>1687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Роо9</cp:lastModifiedBy>
  <cp:revision>3</cp:revision>
  <cp:lastPrinted>2011-03-04T09:32:00Z</cp:lastPrinted>
  <dcterms:created xsi:type="dcterms:W3CDTF">2012-04-16T02:57:00Z</dcterms:created>
  <dcterms:modified xsi:type="dcterms:W3CDTF">2012-04-25T03:17:00Z</dcterms:modified>
</cp:coreProperties>
</file>